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6CE" w:rsidRDefault="003F26CE" w:rsidP="003F26CE">
      <w:pPr>
        <w:pStyle w:val="NoSpacing"/>
      </w:pPr>
      <w:r>
        <w:rPr>
          <w:u w:val="single"/>
        </w:rPr>
        <w:t>John WARENER</w:t>
      </w:r>
      <w:r>
        <w:t xml:space="preserve">  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F26CE" w:rsidRDefault="003F26CE" w:rsidP="003F26CE">
      <w:pPr>
        <w:pStyle w:val="NoSpacing"/>
      </w:pPr>
      <w:r>
        <w:t>of Milton, Sussex. Labourer.</w:t>
      </w:r>
    </w:p>
    <w:p w:rsidR="003F26CE" w:rsidRDefault="003F26CE" w:rsidP="003F26CE">
      <w:pPr>
        <w:pStyle w:val="NoSpacing"/>
      </w:pPr>
    </w:p>
    <w:p w:rsidR="003F26CE" w:rsidRDefault="003F26CE" w:rsidP="003F26CE">
      <w:pPr>
        <w:pStyle w:val="NoSpacing"/>
      </w:pPr>
    </w:p>
    <w:p w:rsidR="003F26CE" w:rsidRDefault="003F26CE" w:rsidP="003F26C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</w:t>
      </w:r>
      <w:r w:rsidR="003B0C30">
        <w:t xml:space="preserve"> rebellion. (C.P.R.1446-52 p.356</w:t>
      </w:r>
      <w:bookmarkStart w:id="0" w:name="_GoBack"/>
      <w:bookmarkEnd w:id="0"/>
      <w:r>
        <w:t>)</w:t>
      </w:r>
    </w:p>
    <w:p w:rsidR="003F26CE" w:rsidRDefault="003F26CE" w:rsidP="003F26CE">
      <w:pPr>
        <w:pStyle w:val="NoSpacing"/>
      </w:pPr>
    </w:p>
    <w:p w:rsidR="003F26CE" w:rsidRDefault="003F26CE" w:rsidP="003F26CE">
      <w:pPr>
        <w:pStyle w:val="NoSpacing"/>
      </w:pPr>
    </w:p>
    <w:p w:rsidR="003F26CE" w:rsidRDefault="003F26CE" w:rsidP="003F26CE">
      <w:pPr>
        <w:pStyle w:val="NoSpacing"/>
      </w:pPr>
      <w:r>
        <w:t>16 September 2016</w:t>
      </w:r>
    </w:p>
    <w:p w:rsidR="006B2F86" w:rsidRPr="003F26CE" w:rsidRDefault="003B0C30" w:rsidP="00E71FC3">
      <w:pPr>
        <w:pStyle w:val="NoSpacing"/>
      </w:pPr>
    </w:p>
    <w:sectPr w:rsidR="006B2F86" w:rsidRPr="003F26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6CE" w:rsidRDefault="003F26CE" w:rsidP="00E71FC3">
      <w:pPr>
        <w:spacing w:after="0" w:line="240" w:lineRule="auto"/>
      </w:pPr>
      <w:r>
        <w:separator/>
      </w:r>
    </w:p>
  </w:endnote>
  <w:endnote w:type="continuationSeparator" w:id="0">
    <w:p w:rsidR="003F26CE" w:rsidRDefault="003F26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6CE" w:rsidRDefault="003F26CE" w:rsidP="00E71FC3">
      <w:pPr>
        <w:spacing w:after="0" w:line="240" w:lineRule="auto"/>
      </w:pPr>
      <w:r>
        <w:separator/>
      </w:r>
    </w:p>
  </w:footnote>
  <w:footnote w:type="continuationSeparator" w:id="0">
    <w:p w:rsidR="003F26CE" w:rsidRDefault="003F26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6CE"/>
    <w:rsid w:val="001A7C09"/>
    <w:rsid w:val="003B0C30"/>
    <w:rsid w:val="003F26C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F8788"/>
  <w15:chartTrackingRefBased/>
  <w15:docId w15:val="{8F1470DB-4205-4310-856B-11611BEE4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0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2016-09-16T20:50:00Z</dcterms:created>
  <dcterms:modified xsi:type="dcterms:W3CDTF">2016-09-16T20:53:00Z</dcterms:modified>
</cp:coreProperties>
</file>